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35" w:rsidRDefault="00510235" w:rsidP="004A073F">
      <w:pPr>
        <w:ind w:left="142"/>
      </w:pPr>
    </w:p>
    <w:p w:rsidR="00C2385F" w:rsidRDefault="004A073F" w:rsidP="00CB4D2D">
      <w:pPr>
        <w:ind w:left="284"/>
      </w:pPr>
      <w:r>
        <w:t>Tenga en cuenta que</w:t>
      </w:r>
      <w:r w:rsidR="00C2385F">
        <w:t xml:space="preserve"> e</w:t>
      </w:r>
      <w:r>
        <w:t>l contenido es solo a modo de ejemplo, Ud. puede organizar los archivos que forman la entrega de su trabajo de otra manera más adecuada a sus objetivos.</w:t>
      </w:r>
    </w:p>
    <w:p w:rsidR="00CB4D2D" w:rsidRDefault="00CB4D2D" w:rsidP="00C2385F">
      <w:pPr>
        <w:ind w:left="142"/>
      </w:pPr>
      <w:r>
        <w:rPr>
          <w:noProof/>
          <w:lang w:eastAsia="es-UY"/>
        </w:rPr>
        <w:pict>
          <v:group id="_x0000_s1038" style="position:absolute;left:0;text-align:left;margin-left:7.4pt;margin-top:23.95pt;width:762.2pt;height:340.15pt;z-index:251658240" coordorigin="948,2354" coordsize="15244,6803">
            <v:rect id="_x0000_s1039" style="position:absolute;left:948;top:2354;width:7370;height:6803" strokecolor="#bfbfbf [2412]">
              <v:textbox style="mso-next-textbox:#_x0000_s1039">
                <w:txbxContent>
                  <w:p w:rsidR="00CB4D2D" w:rsidRDefault="00CB4D2D" w:rsidP="00CB4D2D">
                    <w:pPr>
                      <w:pStyle w:val="0portadatitulo1"/>
                      <w:jc w:val="left"/>
                    </w:pPr>
                    <w:r>
                      <w:t>Contenido del disco:</w:t>
                    </w:r>
                  </w:p>
                  <w:p w:rsidR="00CB4D2D" w:rsidRDefault="00CB4D2D" w:rsidP="00CB4D2D">
                    <w:pPr>
                      <w:pStyle w:val="0portadatitulo1"/>
                      <w:jc w:val="left"/>
                    </w:pPr>
                  </w:p>
                  <w:p w:rsidR="00CB4D2D" w:rsidRDefault="00CB4D2D" w:rsidP="00CB4D2D">
                    <w:pPr>
                      <w:pStyle w:val="0portadatitulo1"/>
                      <w:jc w:val="left"/>
                    </w:pPr>
                    <w:r>
                      <w:rPr>
                        <w:noProof/>
                        <w:lang w:val="es-UY" w:eastAsia="es-UY"/>
                      </w:rPr>
                      <w:drawing>
                        <wp:inline distT="0" distB="0" distL="0" distR="0">
                          <wp:extent cx="276045" cy="276045"/>
                          <wp:effectExtent l="0" t="0" r="0" b="0"/>
                          <wp:docPr id="9" name="Imagen 1" descr="http://www.visual-integrity.com/wp-content/uploads/2016/02/pdf-pag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://www.visual-integrity.com/wp-content/uploads/2016/02/pdf-pag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5048" cy="2750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</w:t>
                    </w:r>
                    <w:r w:rsidRPr="0088576D">
                      <w:rPr>
                        <w:sz w:val="24"/>
                      </w:rPr>
                      <w:t>[</w:t>
                    </w:r>
                    <w:proofErr w:type="gramStart"/>
                    <w:r w:rsidRPr="0088576D">
                      <w:rPr>
                        <w:sz w:val="24"/>
                      </w:rPr>
                      <w:t>nombre</w:t>
                    </w:r>
                    <w:proofErr w:type="gramEnd"/>
                    <w:r w:rsidRPr="0088576D">
                      <w:rPr>
                        <w:sz w:val="24"/>
                      </w:rPr>
                      <w:t xml:space="preserve"> del trabajo en formato electrónico].</w:t>
                    </w:r>
                    <w:proofErr w:type="spellStart"/>
                    <w:r w:rsidRPr="0088576D">
                      <w:rPr>
                        <w:sz w:val="24"/>
                      </w:rPr>
                      <w:t>pdf</w:t>
                    </w:r>
                    <w:proofErr w:type="spellEnd"/>
                  </w:p>
                  <w:p w:rsidR="00CB4D2D" w:rsidRDefault="00CB4D2D" w:rsidP="00CB4D2D">
                    <w:pPr>
                      <w:pStyle w:val="0portadatitulo1"/>
                      <w:ind w:left="708"/>
                      <w:jc w:val="left"/>
                      <w:rPr>
                        <w:b w:val="0"/>
                        <w:sz w:val="24"/>
                      </w:rPr>
                    </w:pPr>
                    <w:r w:rsidRPr="00B66C73">
                      <w:rPr>
                        <w:b w:val="0"/>
                        <w:sz w:val="24"/>
                      </w:rPr>
                      <w:t>Archivo del documento principal del proyecto en formato</w:t>
                    </w:r>
                  </w:p>
                  <w:p w:rsidR="00CB4D2D" w:rsidRDefault="00CB4D2D" w:rsidP="00CB4D2D">
                    <w:pPr>
                      <w:pStyle w:val="0portadatitulo1"/>
                      <w:jc w:val="left"/>
                    </w:pPr>
                    <w:r>
                      <w:rPr>
                        <w:noProof/>
                        <w:lang w:val="es-UY" w:eastAsia="es-UY"/>
                      </w:rPr>
                      <w:drawing>
                        <wp:inline distT="0" distB="0" distL="0" distR="0">
                          <wp:extent cx="187894" cy="288000"/>
                          <wp:effectExtent l="19050" t="0" r="2606" b="0"/>
                          <wp:docPr id="10" name="Imagen 4" descr="http://www.aulaclic.es/guia-windows8/images/Windows%208%20AULACLIC_img_18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://www.aulaclic.es/guia-windows8/images/Windows%208%20AULACLIC_img_18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 l="5928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7894" cy="2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</w:t>
                    </w:r>
                    <w:r w:rsidRPr="0088576D">
                      <w:rPr>
                        <w:sz w:val="24"/>
                      </w:rPr>
                      <w:t>Anexos</w:t>
                    </w:r>
                  </w:p>
                  <w:p w:rsidR="00CB4D2D" w:rsidRDefault="00CB4D2D" w:rsidP="00CB4D2D">
                    <w:pPr>
                      <w:pStyle w:val="0portadatitulo1"/>
                      <w:ind w:left="708"/>
                      <w:jc w:val="left"/>
                      <w:rPr>
                        <w:b w:val="0"/>
                        <w:sz w:val="24"/>
                      </w:rPr>
                    </w:pPr>
                    <w:r>
                      <w:rPr>
                        <w:b w:val="0"/>
                        <w:sz w:val="24"/>
                      </w:rPr>
                      <w:t>Archivos referidos en el documento principal</w:t>
                    </w:r>
                    <w:r>
                      <w:rPr>
                        <w:b w:val="0"/>
                        <w:sz w:val="24"/>
                      </w:rPr>
                      <w:tab/>
                    </w:r>
                  </w:p>
                  <w:p w:rsidR="00CB4D2D" w:rsidRDefault="00CB4D2D" w:rsidP="00CB4D2D">
                    <w:pPr>
                      <w:pStyle w:val="0portadatitulo1"/>
                      <w:jc w:val="left"/>
                    </w:pPr>
                    <w:r w:rsidRPr="00B66C73">
                      <w:rPr>
                        <w:noProof/>
                        <w:lang w:val="es-UY" w:eastAsia="es-UY"/>
                      </w:rPr>
                      <w:drawing>
                        <wp:inline distT="0" distB="0" distL="0" distR="0">
                          <wp:extent cx="187894" cy="288000"/>
                          <wp:effectExtent l="19050" t="0" r="2606" b="0"/>
                          <wp:docPr id="11" name="Imagen 4" descr="http://www.aulaclic.es/guia-windows8/images/Windows%208%20AULACLIC_img_18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://www.aulaclic.es/guia-windows8/images/Windows%208%20AULACLIC_img_18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 l="5928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7894" cy="2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</w:t>
                    </w:r>
                    <w:r w:rsidRPr="0088576D">
                      <w:rPr>
                        <w:sz w:val="24"/>
                      </w:rPr>
                      <w:t>Código fuente</w:t>
                    </w:r>
                  </w:p>
                  <w:p w:rsidR="00CB4D2D" w:rsidRDefault="00CB4D2D" w:rsidP="00CB4D2D">
                    <w:pPr>
                      <w:pStyle w:val="0portadatitulo1"/>
                      <w:ind w:left="708"/>
                      <w:jc w:val="left"/>
                      <w:rPr>
                        <w:b w:val="0"/>
                        <w:sz w:val="24"/>
                      </w:rPr>
                    </w:pPr>
                    <w:r>
                      <w:rPr>
                        <w:b w:val="0"/>
                        <w:sz w:val="24"/>
                      </w:rPr>
                      <w:t>Contiene dos subcarpetas – Aplicación móvil y Plataforma web – con el código fuente de las aplicaciones desarrolladas.</w:t>
                    </w:r>
                    <w:r>
                      <w:rPr>
                        <w:b w:val="0"/>
                        <w:sz w:val="24"/>
                      </w:rPr>
                      <w:tab/>
                    </w:r>
                  </w:p>
                  <w:p w:rsidR="00CB4D2D" w:rsidRDefault="00CB4D2D" w:rsidP="00CB4D2D">
                    <w:pPr>
                      <w:pStyle w:val="0portadatitulo1"/>
                      <w:jc w:val="left"/>
                    </w:pPr>
                    <w:r w:rsidRPr="00B66C73">
                      <w:rPr>
                        <w:noProof/>
                        <w:lang w:val="es-UY" w:eastAsia="es-UY"/>
                      </w:rPr>
                      <w:drawing>
                        <wp:inline distT="0" distB="0" distL="0" distR="0">
                          <wp:extent cx="187894" cy="288000"/>
                          <wp:effectExtent l="19050" t="0" r="2606" b="0"/>
                          <wp:docPr id="12" name="Imagen 4" descr="http://www.aulaclic.es/guia-windows8/images/Windows%208%20AULACLIC_img_18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://www.aulaclic.es/guia-windows8/images/Windows%208%20AULACLIC_img_18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 l="5928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7894" cy="2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</w:t>
                    </w:r>
                    <w:r w:rsidRPr="0088576D">
                      <w:rPr>
                        <w:sz w:val="24"/>
                      </w:rPr>
                      <w:t>Control de versiones</w:t>
                    </w:r>
                  </w:p>
                  <w:p w:rsidR="00CB4D2D" w:rsidRPr="00B66C73" w:rsidRDefault="00CB4D2D" w:rsidP="00CB4D2D">
                    <w:pPr>
                      <w:pStyle w:val="0portadatitulo1"/>
                      <w:ind w:left="708"/>
                      <w:jc w:val="left"/>
                      <w:rPr>
                        <w:b w:val="0"/>
                        <w:sz w:val="24"/>
                      </w:rPr>
                    </w:pPr>
                    <w:r>
                      <w:rPr>
                        <w:b w:val="0"/>
                        <w:sz w:val="24"/>
                      </w:rPr>
                      <w:t>Contiene el repositorio de la documentación con el versionado correspondiente</w:t>
                    </w:r>
                  </w:p>
                  <w:p w:rsidR="00CB4D2D" w:rsidRPr="0088576D" w:rsidRDefault="00CB4D2D" w:rsidP="00CB4D2D">
                    <w:pPr>
                      <w:rPr>
                        <w:lang w:val="es-MX"/>
                      </w:rPr>
                    </w:pPr>
                  </w:p>
                </w:txbxContent>
              </v:textbox>
            </v:rect>
            <v:rect id="_x0000_s1040" style="position:absolute;left:8822;top:2354;width:7370;height:6803" strokecolor="#bfbfbf [2412]">
              <v:textbox style="mso-next-textbox:#_x0000_s1040">
                <w:txbxContent>
                  <w:p w:rsidR="00CB4D2D" w:rsidRDefault="00CB4D2D" w:rsidP="00CB4D2D">
                    <w:pPr>
                      <w:pStyle w:val="0portadatitulo3"/>
                    </w:pPr>
                  </w:p>
                  <w:p w:rsidR="00CB4D2D" w:rsidRDefault="00CB4D2D" w:rsidP="00CB4D2D">
                    <w:pPr>
                      <w:pStyle w:val="0portadatitulo3"/>
                    </w:pPr>
                  </w:p>
                  <w:p w:rsidR="00CB4D2D" w:rsidRPr="0088576D" w:rsidRDefault="00CB4D2D" w:rsidP="00CB4D2D">
                    <w:pPr>
                      <w:pStyle w:val="0portadatitulo3"/>
                      <w:rPr>
                        <w:sz w:val="20"/>
                      </w:rPr>
                    </w:pPr>
                    <w:r w:rsidRPr="0088576D">
                      <w:rPr>
                        <w:sz w:val="20"/>
                      </w:rPr>
                      <w:t>Universidad ORT Uruguay</w:t>
                    </w:r>
                  </w:p>
                  <w:p w:rsidR="00CB4D2D" w:rsidRPr="0088576D" w:rsidRDefault="00CB4D2D" w:rsidP="00CB4D2D">
                    <w:pPr>
                      <w:pStyle w:val="0portadatitulo3"/>
                      <w:rPr>
                        <w:sz w:val="20"/>
                      </w:rPr>
                    </w:pPr>
                    <w:r w:rsidRPr="0088576D">
                      <w:rPr>
                        <w:sz w:val="20"/>
                      </w:rPr>
                      <w:t>Facultad de Ingeniería</w:t>
                    </w:r>
                  </w:p>
                  <w:p w:rsidR="00CB4D2D" w:rsidRDefault="00CB4D2D" w:rsidP="00CB4D2D">
                    <w:pPr>
                      <w:pStyle w:val="0portadatitulo3"/>
                    </w:pPr>
                  </w:p>
                  <w:p w:rsidR="00CB4D2D" w:rsidRDefault="00CB4D2D" w:rsidP="00CB4D2D">
                    <w:pPr>
                      <w:pStyle w:val="0portadatitulo3"/>
                    </w:pPr>
                  </w:p>
                  <w:p w:rsidR="00CB4D2D" w:rsidRPr="00B97780" w:rsidRDefault="00CB4D2D" w:rsidP="00CB4D2D">
                    <w:pPr>
                      <w:pStyle w:val="0portadatitulo3"/>
                    </w:pPr>
                  </w:p>
                  <w:p w:rsidR="00CB4D2D" w:rsidRDefault="00CB4D2D" w:rsidP="00CB4D2D">
                    <w:pPr>
                      <w:jc w:val="center"/>
                    </w:pPr>
                  </w:p>
                  <w:p w:rsidR="00CB4D2D" w:rsidRDefault="00CB4D2D" w:rsidP="00CB4D2D">
                    <w:pPr>
                      <w:pStyle w:val="0portadatitulo4"/>
                    </w:pPr>
                    <w:r>
                      <w:t>[Título del trabajo]</w:t>
                    </w:r>
                  </w:p>
                  <w:p w:rsidR="00CB4D2D" w:rsidRDefault="00CB4D2D" w:rsidP="00CB4D2D">
                    <w:pPr>
                      <w:pStyle w:val="0leyenda1"/>
                    </w:pPr>
                    <w:r w:rsidRPr="00EC3595">
                      <w:t xml:space="preserve">Entregado como requisito para la obtención del título de </w:t>
                    </w:r>
                    <w:r>
                      <w:t>[</w:t>
                    </w:r>
                    <w:r w:rsidRPr="00EC3595">
                      <w:t>nombre del título</w:t>
                    </w:r>
                    <w:r>
                      <w:t>]</w:t>
                    </w:r>
                  </w:p>
                  <w:p w:rsidR="00CB4D2D" w:rsidRDefault="00CB4D2D" w:rsidP="00CB4D2D">
                    <w:pPr>
                      <w:pStyle w:val="0leyenda1"/>
                    </w:pPr>
                  </w:p>
                  <w:p w:rsidR="00CB4D2D" w:rsidRPr="00EC3595" w:rsidRDefault="00CB4D2D" w:rsidP="00CB4D2D">
                    <w:pPr>
                      <w:pStyle w:val="0leyenda1"/>
                    </w:pPr>
                  </w:p>
                  <w:p w:rsidR="00CB4D2D" w:rsidRPr="00814119" w:rsidRDefault="00CB4D2D" w:rsidP="00CB4D2D">
                    <w:pPr>
                      <w:pStyle w:val="0autorestapa"/>
                      <w:rPr>
                        <w:b w:val="0"/>
                      </w:rPr>
                    </w:pPr>
                    <w:r w:rsidRPr="00814119">
                      <w:rPr>
                        <w:b w:val="0"/>
                      </w:rPr>
                      <w:t>[Nombre Apellido – Número de estudiante]*</w:t>
                    </w:r>
                  </w:p>
                  <w:p w:rsidR="00CB4D2D" w:rsidRPr="00814119" w:rsidRDefault="00CB4D2D" w:rsidP="00CB4D2D">
                    <w:pPr>
                      <w:pStyle w:val="0autorestapa"/>
                      <w:rPr>
                        <w:b w:val="0"/>
                      </w:rPr>
                    </w:pPr>
                  </w:p>
                  <w:p w:rsidR="00CB4D2D" w:rsidRPr="00814119" w:rsidRDefault="00CB4D2D" w:rsidP="00CB4D2D">
                    <w:pPr>
                      <w:pStyle w:val="0autorestapa"/>
                      <w:rPr>
                        <w:b w:val="0"/>
                      </w:rPr>
                    </w:pPr>
                  </w:p>
                  <w:p w:rsidR="00CB4D2D" w:rsidRPr="00814119" w:rsidRDefault="00CB4D2D" w:rsidP="00CB4D2D">
                    <w:pPr>
                      <w:pStyle w:val="0autorestapa"/>
                      <w:rPr>
                        <w:b w:val="0"/>
                      </w:rPr>
                    </w:pPr>
                  </w:p>
                  <w:p w:rsidR="00CB4D2D" w:rsidRPr="00814119" w:rsidRDefault="00CB4D2D" w:rsidP="00CB4D2D">
                    <w:pPr>
                      <w:pStyle w:val="0autorestapa"/>
                      <w:rPr>
                        <w:b w:val="0"/>
                      </w:rPr>
                    </w:pPr>
                  </w:p>
                  <w:p w:rsidR="00CB4D2D" w:rsidRPr="00814119" w:rsidRDefault="00CB4D2D" w:rsidP="00CB4D2D">
                    <w:pPr>
                      <w:pStyle w:val="0autorestapa"/>
                      <w:rPr>
                        <w:b w:val="0"/>
                      </w:rPr>
                    </w:pPr>
                    <w:r w:rsidRPr="00814119">
                      <w:rPr>
                        <w:b w:val="0"/>
                      </w:rPr>
                      <w:t>Tutor: [Nombre Apellido]</w:t>
                    </w:r>
                  </w:p>
                  <w:p w:rsidR="00CB4D2D" w:rsidRPr="00814119" w:rsidRDefault="00CB4D2D" w:rsidP="00CB4D2D">
                    <w:pPr>
                      <w:pStyle w:val="0tapaaodeentrega"/>
                      <w:rPr>
                        <w:b w:val="0"/>
                      </w:rPr>
                    </w:pPr>
                  </w:p>
                  <w:p w:rsidR="00CB4D2D" w:rsidRPr="00814119" w:rsidRDefault="00CB4D2D" w:rsidP="00CB4D2D">
                    <w:pPr>
                      <w:pStyle w:val="0tapaaodeentrega"/>
                      <w:rPr>
                        <w:b w:val="0"/>
                      </w:rPr>
                    </w:pPr>
                    <w:r w:rsidRPr="00814119">
                      <w:rPr>
                        <w:b w:val="0"/>
                      </w:rPr>
                      <w:t>[Año de la entrega]</w:t>
                    </w:r>
                  </w:p>
                  <w:p w:rsidR="00CB4D2D" w:rsidRPr="0088576D" w:rsidRDefault="00CB4D2D" w:rsidP="00CB4D2D">
                    <w:pPr>
                      <w:rPr>
                        <w:lang w:val="es-ES"/>
                      </w:rPr>
                    </w:pPr>
                  </w:p>
                </w:txbxContent>
              </v:textbox>
            </v:rect>
            <v:rect id="_x0000_s1041" style="position:absolute;left:8308;top:2354;width:510;height:6803" strokecolor="#bfbfbf [2412]">
              <v:textbox style="layout-flow:vertical;mso-next-textbox:#_x0000_s1041">
                <w:txbxContent>
                  <w:p w:rsidR="00CB4D2D" w:rsidRPr="0088576D" w:rsidRDefault="00CB4D2D" w:rsidP="00CB4D2D">
                    <w:pPr>
                      <w:spacing w:after="0" w:line="240" w:lineRule="auto"/>
                      <w:rPr>
                        <w:b/>
                        <w:spacing w:val="20"/>
                        <w:sz w:val="20"/>
                        <w:szCs w:val="24"/>
                      </w:rPr>
                    </w:pPr>
                    <w:r w:rsidRPr="0088576D">
                      <w:rPr>
                        <w:b/>
                        <w:spacing w:val="20"/>
                        <w:sz w:val="20"/>
                        <w:szCs w:val="24"/>
                      </w:rPr>
                      <w:t xml:space="preserve">      [Título del trabajo]</w:t>
                    </w:r>
                  </w:p>
                </w:txbxContent>
              </v:textbox>
            </v:rect>
          </v:group>
        </w:pict>
      </w: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2385F">
      <w:pPr>
        <w:ind w:left="142"/>
      </w:pPr>
    </w:p>
    <w:p w:rsidR="00CB4D2D" w:rsidRDefault="00CB4D2D" w:rsidP="00CB4D2D"/>
    <w:sectPr w:rsidR="00CB4D2D" w:rsidSect="00CB4D2D">
      <w:pgSz w:w="16840" w:h="11907" w:orient="landscape" w:code="9"/>
      <w:pgMar w:top="720" w:right="538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130BB"/>
    <w:multiLevelType w:val="hybridMultilevel"/>
    <w:tmpl w:val="76645354"/>
    <w:lvl w:ilvl="0" w:tplc="0EB2440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compat/>
  <w:rsids>
    <w:rsidRoot w:val="00C2385F"/>
    <w:rsid w:val="00066724"/>
    <w:rsid w:val="00126BDA"/>
    <w:rsid w:val="00144FFD"/>
    <w:rsid w:val="00255A65"/>
    <w:rsid w:val="002D2E81"/>
    <w:rsid w:val="00464362"/>
    <w:rsid w:val="00467362"/>
    <w:rsid w:val="004A073F"/>
    <w:rsid w:val="00510235"/>
    <w:rsid w:val="00574AD8"/>
    <w:rsid w:val="0088576D"/>
    <w:rsid w:val="00887AE5"/>
    <w:rsid w:val="00904C57"/>
    <w:rsid w:val="00A417C3"/>
    <w:rsid w:val="00B33E0E"/>
    <w:rsid w:val="00C2385F"/>
    <w:rsid w:val="00CB4D2D"/>
    <w:rsid w:val="00E47F34"/>
    <w:rsid w:val="00E62ED1"/>
    <w:rsid w:val="00F5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24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76D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autorestapa">
    <w:name w:val="0.autores tapa"/>
    <w:basedOn w:val="Normal"/>
    <w:rsid w:val="0088576D"/>
    <w:pPr>
      <w:widowControl w:val="0"/>
      <w:spacing w:after="0" w:line="276" w:lineRule="auto"/>
      <w:jc w:val="center"/>
    </w:pPr>
    <w:rPr>
      <w:rFonts w:eastAsiaTheme="minorEastAsia"/>
      <w:b/>
      <w:sz w:val="18"/>
      <w:szCs w:val="24"/>
      <w:lang w:val="es-ES" w:eastAsia="es-UY"/>
    </w:rPr>
  </w:style>
  <w:style w:type="paragraph" w:customStyle="1" w:styleId="0leyenda1">
    <w:name w:val="0.leyenda1"/>
    <w:basedOn w:val="Normal"/>
    <w:rsid w:val="0088576D"/>
    <w:pPr>
      <w:widowControl w:val="0"/>
      <w:spacing w:line="276" w:lineRule="auto"/>
      <w:jc w:val="center"/>
    </w:pPr>
    <w:rPr>
      <w:rFonts w:eastAsiaTheme="minorEastAsia"/>
      <w:sz w:val="16"/>
      <w:lang w:val="es-ES" w:eastAsia="es-UY"/>
    </w:rPr>
  </w:style>
  <w:style w:type="paragraph" w:customStyle="1" w:styleId="0tapaaodeentrega">
    <w:name w:val="0.tapa.año de entrega"/>
    <w:basedOn w:val="Normal"/>
    <w:rsid w:val="0088576D"/>
    <w:pPr>
      <w:widowControl w:val="0"/>
      <w:spacing w:after="0" w:line="276" w:lineRule="auto"/>
      <w:jc w:val="center"/>
    </w:pPr>
    <w:rPr>
      <w:rFonts w:eastAsiaTheme="minorEastAsia"/>
      <w:b/>
      <w:sz w:val="18"/>
      <w:szCs w:val="24"/>
      <w:lang w:val="es-ES" w:eastAsia="es-UY"/>
    </w:rPr>
  </w:style>
  <w:style w:type="paragraph" w:customStyle="1" w:styleId="0portadatitulo3">
    <w:name w:val="0.portada.titulo.3"/>
    <w:basedOn w:val="Normal"/>
    <w:rsid w:val="0088576D"/>
    <w:pPr>
      <w:tabs>
        <w:tab w:val="center" w:pos="4419"/>
        <w:tab w:val="right" w:pos="8838"/>
      </w:tabs>
      <w:spacing w:after="0" w:line="276" w:lineRule="auto"/>
      <w:jc w:val="center"/>
    </w:pPr>
    <w:rPr>
      <w:rFonts w:eastAsia="Calibri" w:cs="Times New Roman"/>
      <w:b/>
      <w:sz w:val="18"/>
      <w:szCs w:val="28"/>
      <w:lang w:val="es-MX" w:eastAsia="es-UY"/>
    </w:rPr>
  </w:style>
  <w:style w:type="paragraph" w:customStyle="1" w:styleId="0portadatitulo4">
    <w:name w:val="0.portada.titulo.4"/>
    <w:basedOn w:val="Normal"/>
    <w:rsid w:val="0088576D"/>
    <w:pPr>
      <w:tabs>
        <w:tab w:val="center" w:pos="4419"/>
        <w:tab w:val="right" w:pos="8838"/>
      </w:tabs>
      <w:spacing w:after="0" w:line="276" w:lineRule="auto"/>
      <w:ind w:left="284" w:right="335"/>
      <w:jc w:val="center"/>
    </w:pPr>
    <w:rPr>
      <w:rFonts w:eastAsia="Calibri" w:cs="Times New Roman"/>
      <w:b/>
      <w:color w:val="000000"/>
      <w:sz w:val="36"/>
      <w:szCs w:val="52"/>
      <w:lang w:val="es-MX" w:eastAsia="es-UY"/>
    </w:rPr>
  </w:style>
  <w:style w:type="paragraph" w:customStyle="1" w:styleId="0portadatitulo1">
    <w:name w:val="0.portada titulo 1"/>
    <w:basedOn w:val="Normal"/>
    <w:rsid w:val="0088576D"/>
    <w:pPr>
      <w:tabs>
        <w:tab w:val="center" w:pos="4419"/>
        <w:tab w:val="right" w:pos="8838"/>
      </w:tabs>
      <w:spacing w:after="0" w:line="276" w:lineRule="auto"/>
      <w:jc w:val="center"/>
    </w:pPr>
    <w:rPr>
      <w:rFonts w:eastAsia="Calibri" w:cs="Times New Roman"/>
      <w:b/>
      <w:sz w:val="28"/>
      <w:szCs w:val="2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576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A073F"/>
    <w:pPr>
      <w:ind w:left="720"/>
      <w:contextualSpacing/>
    </w:pPr>
  </w:style>
  <w:style w:type="paragraph" w:styleId="Sinespaciado">
    <w:name w:val="No Spacing"/>
    <w:uiPriority w:val="1"/>
    <w:qFormat/>
    <w:rsid w:val="004A073F"/>
    <w:pPr>
      <w:spacing w:after="0" w:line="240" w:lineRule="auto"/>
    </w:pPr>
    <w:rPr>
      <w:rFonts w:ascii="Times New Roman" w:hAnsi="Times New Roman"/>
      <w:sz w:val="24"/>
    </w:rPr>
  </w:style>
  <w:style w:type="character" w:styleId="Textoennegrita">
    <w:name w:val="Strong"/>
    <w:basedOn w:val="Fuentedeprrafopredeter"/>
    <w:uiPriority w:val="22"/>
    <w:qFormat/>
    <w:rsid w:val="00574AD8"/>
    <w:rPr>
      <w:b/>
      <w:bCs/>
    </w:rPr>
  </w:style>
  <w:style w:type="character" w:styleId="Nmerodelnea">
    <w:name w:val="line number"/>
    <w:basedOn w:val="Fuentedeprrafopredeter"/>
    <w:uiPriority w:val="99"/>
    <w:semiHidden/>
    <w:unhideWhenUsed/>
    <w:rsid w:val="00C23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barino\Dropbox\ORT\Proyectos\Docs%20y%20Plantillas\2017_03_20\PlantillaMediosProy_FInoBI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PlantillaMediosProy_FInoBIO.dotx</Template>
  <TotalTime>48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Garbarino</dc:creator>
  <cp:lastModifiedBy>Helena Garbarino</cp:lastModifiedBy>
  <cp:revision>1</cp:revision>
  <cp:lastPrinted>2016-04-12T19:46:00Z</cp:lastPrinted>
  <dcterms:created xsi:type="dcterms:W3CDTF">2017-06-29T20:14:00Z</dcterms:created>
  <dcterms:modified xsi:type="dcterms:W3CDTF">2017-06-29T21:02:00Z</dcterms:modified>
</cp:coreProperties>
</file>